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5B976E82" w14:textId="77777777" w:rsidR="00BA3F02" w:rsidRPr="00C005EE" w:rsidRDefault="00BA3F02" w:rsidP="00BA3F02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16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5B77570E" w14:textId="77777777" w:rsidR="00BA3F02" w:rsidRDefault="00BA3F02" w:rsidP="00BA3F02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253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2991" w14:textId="77777777" w:rsidR="006723FB" w:rsidRDefault="006723FB">
      <w:r>
        <w:separator/>
      </w:r>
    </w:p>
  </w:endnote>
  <w:endnote w:type="continuationSeparator" w:id="0">
    <w:p w14:paraId="6508B3ED" w14:textId="77777777" w:rsidR="006723FB" w:rsidRDefault="006723FB">
      <w:r>
        <w:continuationSeparator/>
      </w:r>
    </w:p>
  </w:endnote>
  <w:endnote w:type="continuationNotice" w:id="1">
    <w:p w14:paraId="78CDE2DD" w14:textId="77777777" w:rsidR="006723FB" w:rsidRDefault="00672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ED7F04" w:rsidRPr="00001218" w:rsidRDefault="00ED7F0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D7F04" w:rsidRPr="00A1445A" w14:paraId="5F8449D8" w14:textId="77777777" w:rsidTr="00A1445A">
      <w:tc>
        <w:tcPr>
          <w:tcW w:w="4605" w:type="dxa"/>
        </w:tcPr>
        <w:p w14:paraId="2F10F644" w14:textId="03B368C6" w:rsidR="00ED7F04" w:rsidRPr="005A785E" w:rsidRDefault="00ED7F04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7CB566C1" w:rsidR="00ED7F04" w:rsidRPr="00A1445A" w:rsidRDefault="00ED7F0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ED7F04" w:rsidRPr="00FC6CF0" w:rsidRDefault="00ED7F0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188E" w14:textId="77777777" w:rsidR="006723FB" w:rsidRDefault="006723FB">
      <w:r>
        <w:separator/>
      </w:r>
    </w:p>
  </w:footnote>
  <w:footnote w:type="continuationSeparator" w:id="0">
    <w:p w14:paraId="3844CF8F" w14:textId="77777777" w:rsidR="006723FB" w:rsidRDefault="006723FB">
      <w:r>
        <w:continuationSeparator/>
      </w:r>
    </w:p>
  </w:footnote>
  <w:footnote w:type="continuationNotice" w:id="1">
    <w:p w14:paraId="77AC5871" w14:textId="77777777" w:rsidR="006723FB" w:rsidRDefault="00672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D7F0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ED7F04" w:rsidRPr="00A04B00" w:rsidRDefault="00ED7F0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ED7F04" w:rsidRPr="00C0552D" w:rsidRDefault="00ED7F0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 xml:space="preserve">Dunajska cesta 106, </w:t>
          </w:r>
          <w:proofErr w:type="gramStart"/>
          <w:r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33E632B2" w14:textId="77777777" w:rsidR="00ED7F04" w:rsidRPr="00C0552D" w:rsidRDefault="00ED7F0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ED7F04" w:rsidRPr="00A1445A" w:rsidRDefault="00ED7F0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ED7F04" w:rsidRDefault="00ED7F0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ED7F04" w:rsidRPr="00A1445A" w:rsidRDefault="00ED7F0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D7F04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177430B5" w:rsidR="00ED7F04" w:rsidRPr="009C7CFD" w:rsidRDefault="00ED7F04" w:rsidP="00ED7F04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3D75D8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ED7F04" w:rsidRPr="009C7CFD" w:rsidRDefault="00ED7F0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C151095" w:rsidR="00ED7F04" w:rsidRPr="009C7CFD" w:rsidRDefault="00ED7F04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>OBR – 2.07</w:t>
          </w:r>
        </w:p>
      </w:tc>
    </w:tr>
  </w:tbl>
  <w:p w14:paraId="25EF9CCB" w14:textId="77777777" w:rsidR="00ED7F04" w:rsidRPr="00FC6CF0" w:rsidRDefault="00ED7F04" w:rsidP="00001218">
    <w:pPr>
      <w:pStyle w:val="Glava"/>
      <w:rPr>
        <w:rFonts w:cs="Arial"/>
        <w:sz w:val="2"/>
        <w:szCs w:val="2"/>
      </w:rPr>
    </w:pPr>
  </w:p>
  <w:p w14:paraId="745EE79E" w14:textId="77777777" w:rsidR="00ED7F04" w:rsidRPr="00FC6CF0" w:rsidRDefault="00ED7F0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3410356">
    <w:abstractNumId w:val="3"/>
  </w:num>
  <w:num w:numId="2" w16cid:durableId="272829243">
    <w:abstractNumId w:val="5"/>
  </w:num>
  <w:num w:numId="3" w16cid:durableId="1384405977">
    <w:abstractNumId w:val="2"/>
  </w:num>
  <w:num w:numId="4" w16cid:durableId="826047649">
    <w:abstractNumId w:val="1"/>
  </w:num>
  <w:num w:numId="5" w16cid:durableId="873156977">
    <w:abstractNumId w:val="4"/>
  </w:num>
  <w:num w:numId="6" w16cid:durableId="824318315">
    <w:abstractNumId w:val="0"/>
  </w:num>
  <w:num w:numId="7" w16cid:durableId="1321733471">
    <w:abstractNumId w:val="7"/>
  </w:num>
  <w:num w:numId="8" w16cid:durableId="5067464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6E55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3F56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D75D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03C2B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23FB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2C62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378"/>
    <w:rsid w:val="00890871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38B6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96BCC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6FC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3F02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173CA"/>
    <w:rsid w:val="00C230F4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7AC6"/>
    <w:rsid w:val="00EC3D4E"/>
    <w:rsid w:val="00ED583F"/>
    <w:rsid w:val="00ED7F04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FDCD83F"/>
    <w:rsid w:val="1787671C"/>
    <w:rsid w:val="284BF80A"/>
    <w:rsid w:val="4611DD8D"/>
    <w:rsid w:val="4E536832"/>
    <w:rsid w:val="60C240C6"/>
    <w:rsid w:val="6DEDA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41D663-2E30-465B-8E1D-103FF46C65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F3934C-411A-4780-B29F-9DB6EEF55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12</cp:revision>
  <cp:lastPrinted>2016-06-20T06:30:00Z</cp:lastPrinted>
  <dcterms:created xsi:type="dcterms:W3CDTF">2023-08-07T09:25:00Z</dcterms:created>
  <dcterms:modified xsi:type="dcterms:W3CDTF">2026-07-07T09:32:00Z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